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DE" w:rsidRDefault="008767D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767DE" w:rsidRPr="007F0519" w:rsidRDefault="008767D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767DE" w:rsidRDefault="008767D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767DE" w:rsidRPr="007F0519" w:rsidRDefault="008767D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767DE" w:rsidRDefault="008767D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21.10.2024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244</w:t>
      </w:r>
    </w:p>
    <w:p w:rsidR="008767DE" w:rsidRDefault="008767DE">
      <w:r>
        <w:rPr>
          <w:rFonts w:ascii="Times New Roman" w:hAnsi="Times New Roman" w:cs="Times New Roman"/>
        </w:rPr>
        <w:t xml:space="preserve"> г. Унеча  Брянской области</w:t>
      </w:r>
    </w:p>
    <w:p w:rsidR="008767DE" w:rsidRDefault="008767DE">
      <w:pPr>
        <w:sectPr w:rsidR="008767DE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767DE" w:rsidRPr="008B5049" w:rsidRDefault="008767D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8767DE" w:rsidRDefault="008767D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8767DE" w:rsidRDefault="008767DE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:rsidR="008767DE" w:rsidRDefault="008767DE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электронной </w:t>
      </w:r>
    </w:p>
    <w:p w:rsidR="008767DE" w:rsidRPr="00A2658F" w:rsidRDefault="008767DE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8767DE" w:rsidRDefault="008767DE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7DE" w:rsidRDefault="008767DE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7DE" w:rsidRPr="00A2658F" w:rsidRDefault="008767DE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Pr="001E45C1">
        <w:rPr>
          <w:rFonts w:ascii="Times New Roman" w:hAnsi="Times New Roman" w:cs="Times New Roman"/>
          <w:sz w:val="24"/>
          <w:szCs w:val="24"/>
        </w:rPr>
        <w:t>27.12.2023 № 4-147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(в редакции решений от 29.07.2024 № 4-170, от 11.10.2024 № 5-17)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3253-10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22-07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</w:t>
      </w:r>
    </w:p>
    <w:p w:rsidR="008767DE" w:rsidRDefault="008767DE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767DE" w:rsidRDefault="008767DE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767DE" w:rsidRPr="00A2658F" w:rsidRDefault="008767DE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8767DE" w:rsidRPr="00A2658F" w:rsidRDefault="008767DE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8767DE" w:rsidRDefault="008767DE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67DE" w:rsidRDefault="008767DE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8767DE" w:rsidRDefault="008767DE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8767DE" w:rsidRDefault="008767DE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8767DE" w:rsidRDefault="008767DE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8767DE" w:rsidRDefault="008767DE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8767DE" w:rsidRPr="00A2658F" w:rsidRDefault="008767DE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8767DE" w:rsidRPr="00A2658F" w:rsidRDefault="008767DE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8767DE" w:rsidRDefault="008767DE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исполняющего</w:t>
      </w:r>
    </w:p>
    <w:p w:rsidR="008767DE" w:rsidRPr="00A2658F" w:rsidRDefault="008767DE" w:rsidP="00623A6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 заместителя главы</w:t>
      </w: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8767DE" w:rsidRPr="00A2658F">
        <w:tc>
          <w:tcPr>
            <w:tcW w:w="3729" w:type="pct"/>
          </w:tcPr>
          <w:p w:rsidR="008767DE" w:rsidRPr="00A2658F" w:rsidRDefault="008767DE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7DE" w:rsidRDefault="008767DE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7DE" w:rsidRPr="00A2658F" w:rsidRDefault="008767DE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г</w:t>
            </w:r>
            <w:r w:rsidRPr="00EB5856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585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8767DE" w:rsidRPr="00A2658F" w:rsidRDefault="008767DE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7DE" w:rsidRDefault="008767DE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7DE" w:rsidRPr="00A2658F" w:rsidRDefault="008767DE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8767DE" w:rsidRPr="00A2658F">
        <w:trPr>
          <w:trHeight w:val="930"/>
        </w:trPr>
        <w:tc>
          <w:tcPr>
            <w:tcW w:w="3729" w:type="pct"/>
          </w:tcPr>
          <w:p w:rsidR="008767DE" w:rsidRPr="00A2658F" w:rsidRDefault="008767DE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8767DE" w:rsidRPr="00A2658F" w:rsidRDefault="008767DE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7DE" w:rsidRPr="00A2658F">
        <w:tc>
          <w:tcPr>
            <w:tcW w:w="3729" w:type="pct"/>
          </w:tcPr>
          <w:p w:rsidR="008767DE" w:rsidRPr="00A2658F" w:rsidRDefault="008767DE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8767DE" w:rsidRPr="00A2658F" w:rsidRDefault="008767DE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7DE" w:rsidRPr="00A2658F">
        <w:trPr>
          <w:trHeight w:val="1308"/>
        </w:trPr>
        <w:tc>
          <w:tcPr>
            <w:tcW w:w="3729" w:type="pct"/>
          </w:tcPr>
          <w:p w:rsidR="008767DE" w:rsidRPr="00A2658F" w:rsidRDefault="008767DE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8767DE" w:rsidRPr="00A2658F" w:rsidRDefault="008767DE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67DE" w:rsidRDefault="008767DE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767DE" w:rsidRDefault="008767DE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767DE" w:rsidRDefault="008767DE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767DE" w:rsidRDefault="008767DE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767DE" w:rsidRDefault="008767DE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767DE" w:rsidRDefault="008767DE">
      <w:pPr>
        <w:spacing w:line="240" w:lineRule="auto"/>
      </w:pPr>
      <w:r>
        <w:br w:type="page"/>
      </w:r>
    </w:p>
    <w:p w:rsidR="008767DE" w:rsidRPr="005724B2" w:rsidRDefault="008767DE" w:rsidP="00417FC1">
      <w:pPr>
        <w:pStyle w:val="Heading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8767DE" w:rsidRPr="005724B2" w:rsidRDefault="008767DE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8767DE" w:rsidRPr="005724B2" w:rsidRDefault="008767DE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 21.10.2024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244</w:t>
      </w:r>
    </w:p>
    <w:p w:rsidR="008767DE" w:rsidRDefault="008767DE" w:rsidP="001A4A89"/>
    <w:p w:rsidR="008767DE" w:rsidRDefault="008767DE" w:rsidP="001A4A89"/>
    <w:p w:rsidR="008767DE" w:rsidRDefault="008767DE" w:rsidP="001A4A89"/>
    <w:p w:rsidR="008767DE" w:rsidRDefault="008767DE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8767DE" w:rsidRPr="004434E8" w:rsidRDefault="008767DE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8767DE" w:rsidRPr="003D6C55" w:rsidRDefault="008767DE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8767DE" w:rsidRDefault="008767DE" w:rsidP="001A4A89"/>
    <w:p w:rsidR="008767DE" w:rsidRDefault="008767DE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8767DE" w:rsidRPr="00487994">
        <w:tc>
          <w:tcPr>
            <w:tcW w:w="542" w:type="dxa"/>
            <w:vAlign w:val="center"/>
          </w:tcPr>
          <w:p w:rsidR="008767DE" w:rsidRPr="004434E8" w:rsidRDefault="008767DE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767DE" w:rsidRPr="004434E8" w:rsidRDefault="008767DE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8767DE" w:rsidRPr="004434E8" w:rsidRDefault="008767DE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8767DE" w:rsidRPr="004434E8" w:rsidRDefault="008767DE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8767DE" w:rsidRPr="004434E8" w:rsidRDefault="008767DE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8767DE" w:rsidRPr="00487994">
        <w:trPr>
          <w:trHeight w:val="1380"/>
        </w:trPr>
        <w:tc>
          <w:tcPr>
            <w:tcW w:w="542" w:type="dxa"/>
          </w:tcPr>
          <w:p w:rsidR="008767DE" w:rsidRDefault="008767DE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участком:</w:t>
            </w:r>
          </w:p>
          <w:p w:rsidR="008767DE" w:rsidRPr="00954830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подземных 0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160401:159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категория земель: земли населенных пунктов,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вид разрешенного использования: культурное развитие, 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площадь 770,0 кв.м.,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кадастровый номер: 32:27:0160401:6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vAlign w:val="center"/>
          </w:tcPr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67DE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767DE" w:rsidRDefault="008767DE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67DE" w:rsidRDefault="008767DE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767DE" w:rsidRDefault="008767DE" w:rsidP="001A4A89"/>
    <w:p w:rsidR="008767DE" w:rsidRDefault="008767DE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8767DE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8767DE" w:rsidRPr="005724B2" w:rsidRDefault="008767DE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8767DE" w:rsidRPr="005724B2" w:rsidRDefault="008767DE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67DE" w:rsidRDefault="008767DE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21.10.2024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244</w:t>
      </w:r>
    </w:p>
    <w:p w:rsidR="008767DE" w:rsidRDefault="008767DE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67DE" w:rsidRDefault="008767DE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67DE" w:rsidRDefault="008767DE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67DE" w:rsidRDefault="008767DE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67DE" w:rsidRDefault="008767DE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67DE" w:rsidRPr="00E36104" w:rsidRDefault="008767DE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67DE" w:rsidRPr="006D4305" w:rsidRDefault="008767DE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8767DE" w:rsidRPr="00151C64" w:rsidRDefault="008767DE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8767DE" w:rsidRPr="006D4305">
        <w:tc>
          <w:tcPr>
            <w:tcW w:w="567" w:type="dxa"/>
          </w:tcPr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</w:t>
            </w:r>
          </w:p>
          <w:p w:rsidR="008767DE" w:rsidRPr="004434E8" w:rsidRDefault="008767DE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8767DE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8767DE" w:rsidRPr="004434E8" w:rsidRDefault="008767DE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8767DE" w:rsidRPr="004434E8" w:rsidRDefault="008767DE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767DE" w:rsidRPr="004434E8" w:rsidRDefault="008767DE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8767DE" w:rsidRPr="004434E8" w:rsidRDefault="008767DE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8767DE" w:rsidRPr="006D4305">
        <w:trPr>
          <w:trHeight w:val="1111"/>
        </w:trPr>
        <w:tc>
          <w:tcPr>
            <w:tcW w:w="567" w:type="dxa"/>
          </w:tcPr>
          <w:p w:rsidR="008767DE" w:rsidRPr="004B4CBE" w:rsidRDefault="008767DE" w:rsidP="00901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</w:t>
            </w:r>
          </w:p>
          <w:p w:rsidR="008767DE" w:rsidRDefault="008767DE" w:rsidP="0090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7DE" w:rsidRPr="00A72164" w:rsidRDefault="008767DE" w:rsidP="00901C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8767DE" w:rsidRPr="00954830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67DE" w:rsidRPr="00943D2B" w:rsidRDefault="008767DE" w:rsidP="00901CD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D2B">
              <w:rPr>
                <w:rFonts w:ascii="Times New Roman" w:hAnsi="Times New Roman" w:cs="Times New Roman"/>
                <w:sz w:val="24"/>
                <w:szCs w:val="24"/>
              </w:rPr>
              <w:t>ул. Школьная, д. 13</w:t>
            </w:r>
          </w:p>
          <w:p w:rsidR="008767DE" w:rsidRDefault="008767DE" w:rsidP="00901C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8767DE" w:rsidRDefault="008767DE" w:rsidP="00901C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179 700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,00 (с учетом НДС)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767DE" w:rsidRPr="004104A5" w:rsidRDefault="008767DE" w:rsidP="00901C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767DE" w:rsidRDefault="008767DE" w:rsidP="00901C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– 159 300,00              (в том числе НДС 20% – 26 550,00);</w:t>
            </w:r>
          </w:p>
          <w:p w:rsidR="008767DE" w:rsidRPr="004434E8" w:rsidRDefault="008767DE" w:rsidP="00901C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20 400,00                  (НДС не облагается)</w:t>
            </w:r>
          </w:p>
        </w:tc>
        <w:tc>
          <w:tcPr>
            <w:tcW w:w="2223" w:type="dxa"/>
          </w:tcPr>
          <w:p w:rsidR="008767DE" w:rsidRPr="004434E8" w:rsidRDefault="008767DE" w:rsidP="00901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8 985,00</w:t>
            </w:r>
          </w:p>
        </w:tc>
        <w:tc>
          <w:tcPr>
            <w:tcW w:w="2127" w:type="dxa"/>
          </w:tcPr>
          <w:p w:rsidR="008767DE" w:rsidRPr="004434E8" w:rsidRDefault="008767DE" w:rsidP="00901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17 970,00</w:t>
            </w:r>
          </w:p>
        </w:tc>
      </w:tr>
    </w:tbl>
    <w:p w:rsidR="008767DE" w:rsidRDefault="008767DE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8767DE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D74"/>
    <w:rsid w:val="00003F73"/>
    <w:rsid w:val="00005E1F"/>
    <w:rsid w:val="000071F1"/>
    <w:rsid w:val="000175AB"/>
    <w:rsid w:val="000268BB"/>
    <w:rsid w:val="0003674B"/>
    <w:rsid w:val="00037A66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148D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1C76"/>
    <w:rsid w:val="002655F3"/>
    <w:rsid w:val="0026745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545B9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04A5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3A6F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0827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0993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767DE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01CD4"/>
    <w:rsid w:val="00917E7C"/>
    <w:rsid w:val="009204E8"/>
    <w:rsid w:val="00924F04"/>
    <w:rsid w:val="00931712"/>
    <w:rsid w:val="009338DD"/>
    <w:rsid w:val="00940078"/>
    <w:rsid w:val="00943211"/>
    <w:rsid w:val="00943D2B"/>
    <w:rsid w:val="00944802"/>
    <w:rsid w:val="0094776C"/>
    <w:rsid w:val="00951946"/>
    <w:rsid w:val="00953D1E"/>
    <w:rsid w:val="00954830"/>
    <w:rsid w:val="00960F6A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C11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1BD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0C0C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5CA9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B298A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53">
    <w:name w:val="Font Style53"/>
    <w:basedOn w:val="DefaultParagraphFont"/>
    <w:uiPriority w:val="99"/>
    <w:rsid w:val="00960F6A"/>
    <w:rPr>
      <w:rFonts w:ascii="MS Reference Sans Serif" w:hAnsi="MS Reference Sans Serif" w:cs="MS Reference Sans Serif"/>
      <w:spacing w:val="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4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2298</TotalTime>
  <Pages>4</Pages>
  <Words>999</Words>
  <Characters>5697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47</cp:revision>
  <cp:lastPrinted>2024-03-13T06:54:00Z</cp:lastPrinted>
  <dcterms:created xsi:type="dcterms:W3CDTF">2020-12-03T14:01:00Z</dcterms:created>
  <dcterms:modified xsi:type="dcterms:W3CDTF">2024-10-29T11:36:00Z</dcterms:modified>
</cp:coreProperties>
</file>